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119F41E" w14:textId="77777777" w:rsidR="00441D28" w:rsidRDefault="00441D28" w:rsidP="00441D2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John MASON</w:t>
      </w:r>
      <w:r>
        <w:rPr>
          <w:rFonts w:ascii="Times New Roman" w:hAnsi="Times New Roman" w:cs="Times New Roman"/>
        </w:rPr>
        <w:t xml:space="preserve"> 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14:paraId="7BB6EBBA" w14:textId="77777777" w:rsidR="00441D28" w:rsidRDefault="00441D28" w:rsidP="00441D2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Cirencester, Gloucestershire. Ostler.</w:t>
      </w:r>
    </w:p>
    <w:p w14:paraId="337E44B1" w14:textId="77777777" w:rsidR="00441D28" w:rsidRDefault="00441D28" w:rsidP="00441D28">
      <w:pPr>
        <w:rPr>
          <w:rFonts w:ascii="Times New Roman" w:hAnsi="Times New Roman" w:cs="Times New Roman"/>
        </w:rPr>
      </w:pPr>
    </w:p>
    <w:p w14:paraId="0E1E198A" w14:textId="77777777" w:rsidR="00441D28" w:rsidRDefault="00441D28" w:rsidP="00441D28">
      <w:pPr>
        <w:rPr>
          <w:rFonts w:ascii="Times New Roman" w:hAnsi="Times New Roman" w:cs="Times New Roman"/>
        </w:rPr>
      </w:pPr>
    </w:p>
    <w:p w14:paraId="33C67171" w14:textId="77777777" w:rsidR="00441D28" w:rsidRDefault="00441D28" w:rsidP="00441D2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William </w:t>
      </w:r>
      <w:proofErr w:type="spellStart"/>
      <w:r>
        <w:rPr>
          <w:rFonts w:ascii="Times New Roman" w:hAnsi="Times New Roman" w:cs="Times New Roman"/>
        </w:rPr>
        <w:t>Rondalf</w:t>
      </w:r>
      <w:proofErr w:type="spellEnd"/>
      <w:r>
        <w:rPr>
          <w:rFonts w:ascii="Times New Roman" w:hAnsi="Times New Roman" w:cs="Times New Roman"/>
        </w:rPr>
        <w:t xml:space="preserve"> of Winchcombe(q.v.) brought a plaint of debt against</w:t>
      </w:r>
    </w:p>
    <w:p w14:paraId="5EFAB944" w14:textId="77777777" w:rsidR="00441D28" w:rsidRDefault="00441D28" w:rsidP="00441D2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him, Thomas Norrys of </w:t>
      </w:r>
      <w:proofErr w:type="spellStart"/>
      <w:r>
        <w:rPr>
          <w:rFonts w:ascii="Times New Roman" w:hAnsi="Times New Roman" w:cs="Times New Roman"/>
        </w:rPr>
        <w:t>Gretton</w:t>
      </w:r>
      <w:proofErr w:type="spellEnd"/>
      <w:r>
        <w:rPr>
          <w:rFonts w:ascii="Times New Roman" w:hAnsi="Times New Roman" w:cs="Times New Roman"/>
        </w:rPr>
        <w:t xml:space="preserve">(q.v.), Robert Botley of Winchcombe(q.v.) </w:t>
      </w:r>
    </w:p>
    <w:p w14:paraId="53A24EE7" w14:textId="77777777" w:rsidR="00441D28" w:rsidRDefault="00441D28" w:rsidP="00441D2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and John </w:t>
      </w:r>
      <w:proofErr w:type="spellStart"/>
      <w:r>
        <w:rPr>
          <w:rFonts w:ascii="Times New Roman" w:hAnsi="Times New Roman" w:cs="Times New Roman"/>
        </w:rPr>
        <w:t>Turnour</w:t>
      </w:r>
      <w:proofErr w:type="spellEnd"/>
      <w:r>
        <w:rPr>
          <w:rFonts w:ascii="Times New Roman" w:hAnsi="Times New Roman" w:cs="Times New Roman"/>
        </w:rPr>
        <w:t xml:space="preserve"> of Cleeve(q.v.).</w:t>
      </w:r>
    </w:p>
    <w:p w14:paraId="14B9CEA9" w14:textId="77777777" w:rsidR="00441D28" w:rsidRDefault="00441D28" w:rsidP="00441D2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D26B58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14:paraId="3739DB99" w14:textId="77777777" w:rsidR="00441D28" w:rsidRDefault="00441D28" w:rsidP="00441D28">
      <w:pPr>
        <w:rPr>
          <w:rFonts w:ascii="Times New Roman" w:hAnsi="Times New Roman" w:cs="Times New Roman"/>
        </w:rPr>
      </w:pPr>
    </w:p>
    <w:p w14:paraId="41AA4AE2" w14:textId="77777777" w:rsidR="00441D28" w:rsidRDefault="00441D28" w:rsidP="00441D28">
      <w:pPr>
        <w:rPr>
          <w:rFonts w:ascii="Times New Roman" w:hAnsi="Times New Roman" w:cs="Times New Roman"/>
        </w:rPr>
      </w:pPr>
    </w:p>
    <w:p w14:paraId="3D0792D3" w14:textId="77777777" w:rsidR="00441D28" w:rsidRDefault="00441D28" w:rsidP="00441D2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 December 2018</w:t>
      </w:r>
    </w:p>
    <w:p w14:paraId="3A358416" w14:textId="77777777" w:rsidR="006B2F86" w:rsidRPr="00E71FC3" w:rsidRDefault="00441D28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444C67E" w14:textId="77777777" w:rsidR="00441D28" w:rsidRDefault="00441D28" w:rsidP="00E71FC3">
      <w:r>
        <w:separator/>
      </w:r>
    </w:p>
  </w:endnote>
  <w:endnote w:type="continuationSeparator" w:id="0">
    <w:p w14:paraId="4738AB15" w14:textId="77777777" w:rsidR="00441D28" w:rsidRDefault="00441D28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8250DE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19071A" w14:textId="77777777" w:rsidR="00441D28" w:rsidRDefault="00441D28" w:rsidP="00E71FC3">
      <w:r>
        <w:separator/>
      </w:r>
    </w:p>
  </w:footnote>
  <w:footnote w:type="continuationSeparator" w:id="0">
    <w:p w14:paraId="71C3AD72" w14:textId="77777777" w:rsidR="00441D28" w:rsidRDefault="00441D28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1D28"/>
    <w:rsid w:val="001A7C09"/>
    <w:rsid w:val="00441D28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11CF36"/>
  <w15:chartTrackingRefBased/>
  <w15:docId w15:val="{D5B74994-556C-4165-9921-693138EB38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41D28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441D2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61</Words>
  <Characters>351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2018-12-05T17:52:00Z</dcterms:created>
  <dcterms:modified xsi:type="dcterms:W3CDTF">2018-12-05T17:52:00Z</dcterms:modified>
</cp:coreProperties>
</file>